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  <w:r>
        <w:drawing>
          <wp:inline distT="0" distB="0" distL="114300" distR="114300">
            <wp:extent cx="2095500" cy="981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暨第十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届（</w:t>
      </w:r>
      <w:r>
        <w:rPr>
          <w:rFonts w:ascii="楷体" w:hAnsi="楷体" w:eastAsia="楷体" w:cs="楷体"/>
          <w:b/>
          <w:bCs/>
          <w:sz w:val="32"/>
          <w:szCs w:val="32"/>
        </w:rPr>
        <w:t>201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）中国国际动漫节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“中国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Cosplay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超级盛典”</w:t>
      </w:r>
    </w:p>
    <w:p>
      <w:pPr>
        <w:spacing w:line="500" w:lineRule="exact"/>
        <w:jc w:val="center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宅舞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（原创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单/双人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报名表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（杭州赛区）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</w:p>
    <w:tbl>
      <w:tblPr>
        <w:tblStyle w:val="7"/>
        <w:tblW w:w="97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8"/>
        <w:gridCol w:w="3561"/>
        <w:gridCol w:w="1421"/>
        <w:gridCol w:w="27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078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团队名称</w:t>
            </w:r>
          </w:p>
        </w:tc>
        <w:tc>
          <w:tcPr>
            <w:tcW w:w="356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节目名称</w:t>
            </w:r>
          </w:p>
        </w:tc>
        <w:tc>
          <w:tcPr>
            <w:tcW w:w="2700" w:type="dxa"/>
            <w:tcBorders>
              <w:top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节目时长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联系QQ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参赛赛区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杭州赛区</w:t>
            </w: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参赛组别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（原创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单/双人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参赛曲目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及链接</w:t>
            </w:r>
          </w:p>
        </w:tc>
        <w:tc>
          <w:tcPr>
            <w:tcW w:w="7682" w:type="dxa"/>
            <w:gridSpan w:val="3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5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团队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简介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可另附）</w:t>
            </w:r>
          </w:p>
        </w:tc>
        <w:tc>
          <w:tcPr>
            <w:tcW w:w="7682" w:type="dxa"/>
            <w:gridSpan w:val="3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</w:tbl>
    <w:p>
      <w:pPr>
        <w:spacing w:line="360" w:lineRule="auto"/>
        <w:jc w:val="center"/>
      </w:pPr>
      <w:r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  <w:br w:type="page"/>
      </w:r>
    </w:p>
    <w:p>
      <w:pPr>
        <w:jc w:val="center"/>
      </w:pPr>
    </w:p>
    <w:tbl>
      <w:tblPr>
        <w:tblStyle w:val="7"/>
        <w:tblW w:w="97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34"/>
        <w:gridCol w:w="801"/>
        <w:gridCol w:w="1380"/>
        <w:gridCol w:w="941"/>
        <w:gridCol w:w="1305"/>
        <w:gridCol w:w="705"/>
        <w:gridCol w:w="795"/>
        <w:gridCol w:w="223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9700" w:type="dxa"/>
            <w:gridSpan w:val="8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shd w:val="clear" w:color="auto" w:fill="A4A4A4" w:themeFill="background1" w:themeFillShade="A5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32"/>
                <w:szCs w:val="21"/>
              </w:rPr>
              <w:t>参赛者信息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restart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8"/>
                <w:szCs w:val="20"/>
              </w:rPr>
              <w:t>负责人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continue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6" w:hRule="atLeast"/>
        </w:trPr>
        <w:tc>
          <w:tcPr>
            <w:tcW w:w="9700" w:type="dxa"/>
            <w:gridSpan w:val="8"/>
            <w:tcBorders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1、请如实填写本表格，不得有漏填。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2、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eastAsia="zh-CN"/>
              </w:rPr>
              <w:t>（原创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单/双人）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比赛时间请控制在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4分59秒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以内，超时会被自动切断音乐并扣分，请大家一定注意！上下场换场时间，每组不得超过5分钟，超过时长一分钟以上，每分钟扣五分（在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平均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分中扣除）。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3、音乐、LED屏（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: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）请在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12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月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15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前上交到报名邮箱，过时不收，请各个社团注意，现场不再接受更换音乐。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4、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请各个团队负责人在下附团队详细人员信息表中进行标注，方便组委会与各个团队负责人进行赛事相关内容的告知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5、报名表文件名请以“组别+团队名+节目名”名称命名。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6" w:hRule="atLeast"/>
        </w:trPr>
        <w:tc>
          <w:tcPr>
            <w:tcW w:w="1534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负责人签名</w:t>
            </w:r>
          </w:p>
        </w:tc>
        <w:tc>
          <w:tcPr>
            <w:tcW w:w="3122" w:type="dxa"/>
            <w:gridSpan w:val="3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2010" w:type="dxa"/>
            <w:gridSpan w:val="2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报名截止日期</w:t>
            </w:r>
          </w:p>
        </w:tc>
        <w:tc>
          <w:tcPr>
            <w:tcW w:w="3034" w:type="dxa"/>
            <w:gridSpan w:val="2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12月15</w:t>
            </w:r>
            <w:bookmarkStart w:id="0" w:name="_GoBack"/>
            <w:bookmarkEnd w:id="0"/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宅舞比赛时间：2018.12.31-2019.1.1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工作日咨询电话： 0571-87809301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报名QQ群：114741112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请将报名表填写完整后发送至 E-mail: cosplay@cicaf.com</w:t>
      </w:r>
    </w:p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附件一：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b/>
          <w:color w:val="000000"/>
          <w:sz w:val="40"/>
          <w:szCs w:val="40"/>
        </w:rPr>
      </w:pPr>
      <w:r>
        <w:rPr>
          <w:rFonts w:hint="eastAsia" w:ascii="仿宋_GB2312" w:eastAsia="仿宋_GB2312" w:cs="Times New Roman"/>
          <w:b/>
          <w:color w:val="000000"/>
          <w:sz w:val="40"/>
          <w:szCs w:val="40"/>
        </w:rPr>
        <w:t>参与人数表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color w:val="000000"/>
          <w:sz w:val="24"/>
          <w:szCs w:val="18"/>
        </w:rPr>
      </w:pPr>
      <w:r>
        <w:rPr>
          <w:rFonts w:hint="eastAsia" w:ascii="仿宋_GB2312" w:eastAsia="仿宋_GB2312" w:cs="Times New Roman"/>
          <w:color w:val="000000"/>
          <w:sz w:val="24"/>
          <w:szCs w:val="18"/>
        </w:rPr>
        <w:t>根据实际情况填写</w:t>
      </w:r>
    </w:p>
    <w:tbl>
      <w:tblPr>
        <w:tblStyle w:val="7"/>
        <w:tblW w:w="9867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1877"/>
        <w:gridCol w:w="981"/>
        <w:gridCol w:w="1103"/>
        <w:gridCol w:w="1103"/>
        <w:gridCol w:w="387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CN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性别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微博号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年龄</w:t>
            </w: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身份证号码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</w:tbl>
    <w:p>
      <w:pPr>
        <w:spacing w:line="360" w:lineRule="auto"/>
        <w:ind w:right="480" w:firstLine="210" w:firstLineChars="100"/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</w:pPr>
      <w:r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  <w:t>所有填写信息的人员请附本人身份证复印件交给社团负责人，由社团负责人交给委会负责人，人员详细名单请一份电子稿一份实体稿。</w:t>
      </w:r>
    </w:p>
    <w:p>
      <w:r>
        <w:br w:type="page"/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附件二：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各成员身份证复印件正反面</w:t>
      </w:r>
    </w:p>
    <w:p>
      <w:pPr>
        <w:spacing w:line="360" w:lineRule="auto"/>
        <w:ind w:right="480"/>
        <w:rPr>
          <w:rFonts w:hint="eastAsia" w:ascii="汉仪劲楷简" w:hAnsi="汉仪劲楷简" w:eastAsia="汉仪劲楷简" w:cs="汉仪劲楷简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团队或个人COS正片（方便官方宣传及上传视频时使用）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汉仪劲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</w:pPr>
    <w:r>
      <w:rPr>
        <w:rFonts w:hint="eastAsia" w:ascii="楷体" w:hAnsi="楷体" w:eastAsia="楷体" w:cs="楷体"/>
        <w:color w:val="595959"/>
        <w:sz w:val="24"/>
      </w:rPr>
      <w:t>请妥填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此表后，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begin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instrText xml:space="preserve"> HYPERLINK "mailto:发送至2124472874@qq.com" </w:instrTex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separate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发送至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  <w:lang w:val="en-US" w:eastAsia="zh-CN"/>
      </w:rPr>
      <w:t>cosplay@cicaf.com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00" w:lineRule="exact"/>
      <w:jc w:val="center"/>
      <w:rPr>
        <w:rFonts w:hint="eastAsia" w:ascii="仿宋" w:hAnsi="仿宋" w:eastAsia="仿宋" w:cs="仿宋"/>
        <w:b/>
        <w:bCs/>
        <w:color w:val="808080"/>
        <w:szCs w:val="18"/>
        <w:lang w:eastAsia="zh-CN"/>
      </w:rPr>
    </w:pPr>
    <w:r>
      <w:rPr>
        <w:rFonts w:hint="eastAsia" w:ascii="仿宋" w:hAnsi="仿宋" w:eastAsia="仿宋" w:cs="仿宋"/>
        <w:b/>
        <w:bCs/>
        <w:color w:val="808080"/>
        <w:szCs w:val="18"/>
      </w:rPr>
      <w:t>第十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五</w:t>
    </w:r>
    <w:r>
      <w:rPr>
        <w:rFonts w:hint="eastAsia" w:ascii="仿宋" w:hAnsi="仿宋" w:eastAsia="仿宋" w:cs="仿宋"/>
        <w:b/>
        <w:bCs/>
        <w:color w:val="808080"/>
        <w:szCs w:val="18"/>
      </w:rPr>
      <w:t>届（</w:t>
    </w:r>
    <w:r>
      <w:rPr>
        <w:rFonts w:ascii="仿宋" w:hAnsi="仿宋" w:eastAsia="仿宋" w:cs="仿宋"/>
        <w:b/>
        <w:bCs/>
        <w:color w:val="808080"/>
        <w:szCs w:val="18"/>
      </w:rPr>
      <w:t>201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9</w:t>
    </w:r>
    <w:r>
      <w:rPr>
        <w:rFonts w:hint="eastAsia" w:ascii="仿宋" w:hAnsi="仿宋" w:eastAsia="仿宋" w:cs="仿宋"/>
        <w:b/>
        <w:bCs/>
        <w:color w:val="808080"/>
        <w:szCs w:val="18"/>
      </w:rPr>
      <w:t>）中国国际动漫节“中国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Cosplay</w:t>
    </w:r>
    <w:r>
      <w:rPr>
        <w:rFonts w:hint="eastAsia" w:ascii="仿宋" w:hAnsi="仿宋" w:eastAsia="仿宋" w:cs="仿宋"/>
        <w:b/>
        <w:bCs/>
        <w:color w:val="808080"/>
        <w:szCs w:val="18"/>
      </w:rPr>
      <w:t>超级盛典”宅舞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（原创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单/双人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）</w:t>
    </w:r>
    <w:r>
      <w:rPr>
        <w:rFonts w:hint="eastAsia" w:ascii="仿宋" w:hAnsi="仿宋" w:eastAsia="仿宋" w:cs="仿宋"/>
        <w:b/>
        <w:bCs/>
        <w:color w:val="808080"/>
        <w:szCs w:val="18"/>
      </w:rPr>
      <w:t>报名表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（杭州赛区）</w:t>
    </w:r>
  </w:p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left"/>
      <w:rPr>
        <w:rFonts w:ascii="仿宋" w:hAnsi="仿宋" w:eastAsia="仿宋" w:cs="仿宋"/>
        <w:b/>
        <w:bCs/>
        <w:color w:val="808080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73"/>
    <w:rsid w:val="000D403B"/>
    <w:rsid w:val="001356EB"/>
    <w:rsid w:val="00200AA9"/>
    <w:rsid w:val="00262C9B"/>
    <w:rsid w:val="00266AB6"/>
    <w:rsid w:val="003F28DD"/>
    <w:rsid w:val="00433FAF"/>
    <w:rsid w:val="004A28B3"/>
    <w:rsid w:val="00582042"/>
    <w:rsid w:val="008826F4"/>
    <w:rsid w:val="009C3A64"/>
    <w:rsid w:val="00A40FFB"/>
    <w:rsid w:val="00A90CA4"/>
    <w:rsid w:val="00D12C73"/>
    <w:rsid w:val="00D8606C"/>
    <w:rsid w:val="00F07025"/>
    <w:rsid w:val="0AA0277F"/>
    <w:rsid w:val="12581D9F"/>
    <w:rsid w:val="12F73453"/>
    <w:rsid w:val="16380C54"/>
    <w:rsid w:val="17A25F73"/>
    <w:rsid w:val="1C653918"/>
    <w:rsid w:val="2C0D45D5"/>
    <w:rsid w:val="34482059"/>
    <w:rsid w:val="3482156B"/>
    <w:rsid w:val="363D03EC"/>
    <w:rsid w:val="381F3775"/>
    <w:rsid w:val="4E133EAA"/>
    <w:rsid w:val="55244B0A"/>
    <w:rsid w:val="57352BAD"/>
    <w:rsid w:val="5B354630"/>
    <w:rsid w:val="63BB58ED"/>
    <w:rsid w:val="68911851"/>
    <w:rsid w:val="6A7736EF"/>
    <w:rsid w:val="6BB55264"/>
    <w:rsid w:val="6E5B54CC"/>
    <w:rsid w:val="6EBA0904"/>
    <w:rsid w:val="6FAE45C7"/>
    <w:rsid w:val="774350F9"/>
    <w:rsid w:val="7BC21B50"/>
    <w:rsid w:val="7C52678A"/>
    <w:rsid w:val="7C65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Strong"/>
    <w:basedOn w:val="4"/>
    <w:qFormat/>
    <w:uiPriority w:val="99"/>
    <w:rPr>
      <w:rFonts w:cs="Times New Roman"/>
      <w:b/>
      <w:bCs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single"/>
    </w:rPr>
  </w:style>
  <w:style w:type="character" w:customStyle="1" w:styleId="8">
    <w:name w:val="Footer Char"/>
    <w:basedOn w:val="4"/>
    <w:link w:val="2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9">
    <w:name w:val="Header Char"/>
    <w:basedOn w:val="4"/>
    <w:link w:val="3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10">
    <w:name w:val="font21"/>
    <w:basedOn w:val="4"/>
    <w:qFormat/>
    <w:uiPriority w:val="99"/>
    <w:rPr>
      <w:rFonts w:ascii="汉仪劲楷简" w:hAnsi="汉仪劲楷简" w:eastAsia="汉仪劲楷简" w:cs="汉仪劲楷简"/>
      <w:color w:val="000000"/>
      <w:sz w:val="22"/>
      <w:szCs w:val="22"/>
      <w:u w:val="none"/>
    </w:rPr>
  </w:style>
  <w:style w:type="character" w:customStyle="1" w:styleId="11">
    <w:name w:val="font01"/>
    <w:basedOn w:val="4"/>
    <w:qFormat/>
    <w:uiPriority w:val="99"/>
    <w:rPr>
      <w:rFonts w:ascii="汉仪劲楷简" w:hAnsi="汉仪劲楷简" w:eastAsia="汉仪劲楷简" w:cs="汉仪劲楷简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110</Words>
  <Characters>631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2018-03-30T07:42:00Z</dcterms:created>
  <dc:creator>Administrator</dc:creator>
  <cp:lastModifiedBy>杨小懒</cp:lastModifiedBy>
  <dcterms:modified xsi:type="dcterms:W3CDTF">2018-11-16T05:31:28Z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